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9ECD2" w14:textId="77777777" w:rsidR="00A9411A" w:rsidRDefault="00A9411A" w:rsidP="00A941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MISTERTON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d.1400)</w:t>
      </w:r>
    </w:p>
    <w:p w14:paraId="66EF262E" w14:textId="77777777" w:rsidR="00A9411A" w:rsidRDefault="00A9411A" w:rsidP="00A941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7F989025" w14:textId="77777777" w:rsidR="00A9411A" w:rsidRDefault="00A9411A" w:rsidP="00A9411A">
      <w:pPr>
        <w:rPr>
          <w:rFonts w:ascii="Times New Roman" w:hAnsi="Times New Roman" w:cs="Times New Roman"/>
          <w:sz w:val="24"/>
          <w:szCs w:val="24"/>
        </w:rPr>
      </w:pPr>
    </w:p>
    <w:p w14:paraId="1ADEC8B1" w14:textId="77777777" w:rsidR="00A9411A" w:rsidRDefault="00A9411A" w:rsidP="00A9411A">
      <w:pPr>
        <w:rPr>
          <w:rFonts w:ascii="Times New Roman" w:hAnsi="Times New Roman" w:cs="Times New Roman"/>
          <w:sz w:val="24"/>
          <w:szCs w:val="24"/>
        </w:rPr>
      </w:pPr>
    </w:p>
    <w:p w14:paraId="6FC5DB7B" w14:textId="77777777" w:rsidR="00A9411A" w:rsidRDefault="00A9411A" w:rsidP="00A941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Oct.1400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481EBD5" w14:textId="77777777" w:rsidR="00A9411A" w:rsidRDefault="00A9411A" w:rsidP="00A9411A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p.242)</w:t>
      </w:r>
    </w:p>
    <w:p w14:paraId="5740FE74" w14:textId="77777777" w:rsidR="00A9411A" w:rsidRDefault="00A9411A" w:rsidP="00A941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736E8B31" w14:textId="77777777" w:rsidR="00A9411A" w:rsidRDefault="00A9411A" w:rsidP="00A9411A">
      <w:pPr>
        <w:rPr>
          <w:rFonts w:ascii="Times New Roman" w:hAnsi="Times New Roman" w:cs="Times New Roman"/>
          <w:sz w:val="24"/>
          <w:szCs w:val="24"/>
        </w:rPr>
      </w:pPr>
    </w:p>
    <w:p w14:paraId="72DEDBF2" w14:textId="77777777" w:rsidR="00A9411A" w:rsidRDefault="00A9411A" w:rsidP="00A9411A">
      <w:pPr>
        <w:rPr>
          <w:rFonts w:ascii="Times New Roman" w:hAnsi="Times New Roman" w:cs="Times New Roman"/>
          <w:sz w:val="24"/>
          <w:szCs w:val="24"/>
        </w:rPr>
      </w:pPr>
    </w:p>
    <w:p w14:paraId="6AA8CA93" w14:textId="77777777" w:rsidR="00A9411A" w:rsidRDefault="00A9411A" w:rsidP="00A941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July 2021</w:t>
      </w:r>
    </w:p>
    <w:p w14:paraId="47B3F90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4BA71" w14:textId="77777777" w:rsidR="00A9411A" w:rsidRDefault="00A9411A" w:rsidP="009139A6">
      <w:r>
        <w:separator/>
      </w:r>
    </w:p>
  </w:endnote>
  <w:endnote w:type="continuationSeparator" w:id="0">
    <w:p w14:paraId="47F4E49A" w14:textId="77777777" w:rsidR="00A9411A" w:rsidRDefault="00A9411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41E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7BB9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5699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524E8" w14:textId="77777777" w:rsidR="00A9411A" w:rsidRDefault="00A9411A" w:rsidP="009139A6">
      <w:r>
        <w:separator/>
      </w:r>
    </w:p>
  </w:footnote>
  <w:footnote w:type="continuationSeparator" w:id="0">
    <w:p w14:paraId="3607F04F" w14:textId="77777777" w:rsidR="00A9411A" w:rsidRDefault="00A9411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BBF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DFE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5FC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11A"/>
    <w:rsid w:val="000666E0"/>
    <w:rsid w:val="002510B7"/>
    <w:rsid w:val="005C130B"/>
    <w:rsid w:val="00826F5C"/>
    <w:rsid w:val="009139A6"/>
    <w:rsid w:val="009448BB"/>
    <w:rsid w:val="00A3176C"/>
    <w:rsid w:val="00A9411A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82BFE"/>
  <w15:chartTrackingRefBased/>
  <w15:docId w15:val="{3C46D84F-8113-4E59-AD16-51AD9CBEB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11A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2021-08-30T20:39:00Z</dcterms:created>
  <dcterms:modified xsi:type="dcterms:W3CDTF">2021-08-30T20:40:00Z</dcterms:modified>
</cp:coreProperties>
</file>